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0C" w:rsidRDefault="008A6D0C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A6D0C" w:rsidRPr="002A608A" w:rsidRDefault="008A6D0C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A6D0C" w:rsidRDefault="008A6D0C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A6D0C" w:rsidRPr="002A608A" w:rsidRDefault="008A6D0C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A6D0C" w:rsidRDefault="008A6D0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01.04.2020 №102</w:t>
      </w:r>
    </w:p>
    <w:p w:rsidR="008A6D0C" w:rsidRDefault="008A6D0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8A6D0C" w:rsidRDefault="008A6D0C" w:rsidP="00C146DC"/>
    <w:p w:rsidR="008A6D0C" w:rsidRDefault="008A6D0C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30.12.2019№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401</w:t>
      </w:r>
    </w:p>
    <w:p w:rsidR="008A6D0C" w:rsidRDefault="008A6D0C" w:rsidP="00FD6CC1"/>
    <w:p w:rsidR="008A6D0C" w:rsidRPr="004E04C8" w:rsidRDefault="008A6D0C" w:rsidP="00FD6CC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от 27.03.2020 №6-66 «О внесении изменений в решение Унечского районного Совета народных депутатов от 13.12.2019№6-47 «О бюджете муниципального образования «Унечский муниципальный район» на 2020 год и на плановый период 2021 и 2022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район», «Унечское городское поселение»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>униципальными учреждениями муниципальных образований «Унечский муниципальный район», «Унечское городское поселение»</w:t>
      </w:r>
    </w:p>
    <w:p w:rsidR="008A6D0C" w:rsidRDefault="008A6D0C" w:rsidP="00FD6CC1"/>
    <w:p w:rsidR="008A6D0C" w:rsidRDefault="008A6D0C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A6D0C" w:rsidRPr="008736AA" w:rsidRDefault="008A6D0C" w:rsidP="00FD6CC1">
      <w:pPr>
        <w:rPr>
          <w:rFonts w:ascii="Times New Roman" w:hAnsi="Times New Roman" w:cs="Times New Roman"/>
          <w:sz w:val="24"/>
          <w:szCs w:val="24"/>
        </w:rPr>
      </w:pPr>
    </w:p>
    <w:p w:rsidR="008A6D0C" w:rsidRPr="005E1149" w:rsidRDefault="008A6D0C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>1. Приложение к постановлению 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401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 согласно приложению к настоящему постановлению.</w:t>
      </w:r>
    </w:p>
    <w:p w:rsidR="008A6D0C" w:rsidRDefault="008A6D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14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8A6D0C" w:rsidRDefault="008A6D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3.Контроль за исполнением настоящего постановления возложить на заместителя главы администрации района Сверделко В.В.</w:t>
      </w:r>
    </w:p>
    <w:p w:rsidR="008A6D0C" w:rsidRDefault="008A6D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6D0C" w:rsidRDefault="008A6D0C" w:rsidP="00C4140B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8A6D0C" w:rsidRDefault="008A6D0C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8A6D0C" w:rsidRDefault="008A6D0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8A6D0C" w:rsidRPr="00165706" w:rsidRDefault="008A6D0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8A6D0C" w:rsidRPr="00165706" w:rsidRDefault="008A6D0C" w:rsidP="00937207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01.04.2020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102</w:t>
      </w:r>
    </w:p>
    <w:p w:rsidR="008A6D0C" w:rsidRPr="00165706" w:rsidRDefault="008A6D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8A6D0C" w:rsidRPr="00165706" w:rsidRDefault="008A6D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A6D0C" w:rsidRPr="00165706" w:rsidRDefault="008A6D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8A6D0C" w:rsidRPr="00165706" w:rsidRDefault="008A6D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8A6D0C" w:rsidRPr="00165706" w:rsidRDefault="008A6D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8A6D0C" w:rsidRPr="00165706">
        <w:trPr>
          <w:trHeight w:val="1204"/>
          <w:jc w:val="center"/>
        </w:trPr>
        <w:tc>
          <w:tcPr>
            <w:tcW w:w="2330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8A6D0C" w:rsidRPr="00165706">
        <w:trPr>
          <w:trHeight w:val="555"/>
          <w:jc w:val="center"/>
        </w:trPr>
        <w:tc>
          <w:tcPr>
            <w:tcW w:w="2330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A6D0C" w:rsidRPr="00165706">
        <w:trPr>
          <w:trHeight w:val="828"/>
          <w:jc w:val="center"/>
        </w:trPr>
        <w:tc>
          <w:tcPr>
            <w:tcW w:w="2330" w:type="pct"/>
          </w:tcPr>
          <w:p w:rsidR="008A6D0C" w:rsidRPr="00165706" w:rsidRDefault="008A6D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8A6D0C" w:rsidRDefault="008A6D0C" w:rsidP="00FE1A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21860,96</w:t>
            </w:r>
          </w:p>
        </w:tc>
        <w:tc>
          <w:tcPr>
            <w:tcW w:w="1095" w:type="pct"/>
          </w:tcPr>
          <w:p w:rsidR="008A6D0C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21027,52</w:t>
            </w: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8A6D0C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21139,54</w:t>
            </w:r>
          </w:p>
        </w:tc>
      </w:tr>
      <w:tr w:rsidR="008A6D0C" w:rsidRPr="00165706">
        <w:trPr>
          <w:trHeight w:val="828"/>
          <w:jc w:val="center"/>
        </w:trPr>
        <w:tc>
          <w:tcPr>
            <w:tcW w:w="2330" w:type="pct"/>
          </w:tcPr>
          <w:p w:rsidR="008A6D0C" w:rsidRPr="00165706" w:rsidRDefault="008A6D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8A6D0C" w:rsidRPr="00165706" w:rsidRDefault="008A6D0C" w:rsidP="00FE1A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21860,96</w:t>
            </w:r>
          </w:p>
        </w:tc>
        <w:tc>
          <w:tcPr>
            <w:tcW w:w="1095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21027,52</w:t>
            </w:r>
          </w:p>
        </w:tc>
        <w:tc>
          <w:tcPr>
            <w:tcW w:w="652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21139,54</w:t>
            </w:r>
          </w:p>
        </w:tc>
      </w:tr>
      <w:tr w:rsidR="008A6D0C" w:rsidRPr="00165706">
        <w:trPr>
          <w:trHeight w:val="1563"/>
          <w:jc w:val="center"/>
        </w:trPr>
        <w:tc>
          <w:tcPr>
            <w:tcW w:w="2330" w:type="pct"/>
          </w:tcPr>
          <w:p w:rsidR="008A6D0C" w:rsidRPr="00165706" w:rsidRDefault="008A6D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75,41</w:t>
            </w:r>
          </w:p>
        </w:tc>
        <w:tc>
          <w:tcPr>
            <w:tcW w:w="1095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72,91</w:t>
            </w:r>
          </w:p>
        </w:tc>
        <w:tc>
          <w:tcPr>
            <w:tcW w:w="652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74,76</w:t>
            </w:r>
          </w:p>
        </w:tc>
      </w:tr>
      <w:tr w:rsidR="008A6D0C" w:rsidRPr="00165706">
        <w:trPr>
          <w:jc w:val="center"/>
        </w:trPr>
        <w:tc>
          <w:tcPr>
            <w:tcW w:w="2330" w:type="pct"/>
          </w:tcPr>
          <w:p w:rsidR="008A6D0C" w:rsidRPr="00165706" w:rsidRDefault="008A6D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701423,58</w:t>
            </w:r>
          </w:p>
        </w:tc>
        <w:tc>
          <w:tcPr>
            <w:tcW w:w="1095" w:type="pct"/>
          </w:tcPr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708789,22</w:t>
            </w:r>
          </w:p>
        </w:tc>
        <w:tc>
          <w:tcPr>
            <w:tcW w:w="652" w:type="pct"/>
          </w:tcPr>
          <w:p w:rsidR="008A6D0C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D0C" w:rsidRPr="00165706" w:rsidRDefault="008A6D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716958,39</w:t>
            </w:r>
          </w:p>
        </w:tc>
      </w:tr>
    </w:tbl>
    <w:p w:rsidR="008A6D0C" w:rsidRPr="00165706" w:rsidRDefault="008A6D0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8A6D0C" w:rsidRDefault="008A6D0C"/>
    <w:sectPr w:rsidR="008A6D0C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D0C" w:rsidRDefault="008A6D0C" w:rsidP="005127E8">
      <w:pPr>
        <w:spacing w:line="240" w:lineRule="auto"/>
      </w:pPr>
      <w:r>
        <w:separator/>
      </w:r>
    </w:p>
  </w:endnote>
  <w:endnote w:type="continuationSeparator" w:id="1">
    <w:p w:rsidR="008A6D0C" w:rsidRDefault="008A6D0C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D0C" w:rsidRDefault="008A6D0C" w:rsidP="005127E8">
      <w:pPr>
        <w:spacing w:line="240" w:lineRule="auto"/>
      </w:pPr>
      <w:r>
        <w:separator/>
      </w:r>
    </w:p>
  </w:footnote>
  <w:footnote w:type="continuationSeparator" w:id="1">
    <w:p w:rsidR="008A6D0C" w:rsidRDefault="008A6D0C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3F2D"/>
    <w:rsid w:val="000538E3"/>
    <w:rsid w:val="00066134"/>
    <w:rsid w:val="00077197"/>
    <w:rsid w:val="00101126"/>
    <w:rsid w:val="00106568"/>
    <w:rsid w:val="00150408"/>
    <w:rsid w:val="0015040B"/>
    <w:rsid w:val="00165706"/>
    <w:rsid w:val="00197422"/>
    <w:rsid w:val="001C4E4B"/>
    <w:rsid w:val="001D28D9"/>
    <w:rsid w:val="001F027C"/>
    <w:rsid w:val="001F5453"/>
    <w:rsid w:val="00267FF4"/>
    <w:rsid w:val="00287A5E"/>
    <w:rsid w:val="00291624"/>
    <w:rsid w:val="002A4755"/>
    <w:rsid w:val="002A5A5C"/>
    <w:rsid w:val="002A608A"/>
    <w:rsid w:val="002F2360"/>
    <w:rsid w:val="00320C52"/>
    <w:rsid w:val="00323F64"/>
    <w:rsid w:val="0034677D"/>
    <w:rsid w:val="003D3D15"/>
    <w:rsid w:val="00451354"/>
    <w:rsid w:val="00474E61"/>
    <w:rsid w:val="00495D94"/>
    <w:rsid w:val="004C02E4"/>
    <w:rsid w:val="004C1B5F"/>
    <w:rsid w:val="004E04C8"/>
    <w:rsid w:val="00501823"/>
    <w:rsid w:val="005127E8"/>
    <w:rsid w:val="00537542"/>
    <w:rsid w:val="00545EC4"/>
    <w:rsid w:val="005819D6"/>
    <w:rsid w:val="005D6AED"/>
    <w:rsid w:val="005E1149"/>
    <w:rsid w:val="00676293"/>
    <w:rsid w:val="00684D4F"/>
    <w:rsid w:val="00691767"/>
    <w:rsid w:val="006B70BB"/>
    <w:rsid w:val="006E6B7C"/>
    <w:rsid w:val="00750274"/>
    <w:rsid w:val="007837DA"/>
    <w:rsid w:val="007A7445"/>
    <w:rsid w:val="007C293B"/>
    <w:rsid w:val="00816B77"/>
    <w:rsid w:val="008562DF"/>
    <w:rsid w:val="0086039B"/>
    <w:rsid w:val="008736AA"/>
    <w:rsid w:val="00873F5D"/>
    <w:rsid w:val="008A6D0C"/>
    <w:rsid w:val="008F06F3"/>
    <w:rsid w:val="009004CA"/>
    <w:rsid w:val="0090432C"/>
    <w:rsid w:val="00937207"/>
    <w:rsid w:val="009B3ECD"/>
    <w:rsid w:val="009F2400"/>
    <w:rsid w:val="009F3A60"/>
    <w:rsid w:val="00A0611D"/>
    <w:rsid w:val="00A3756D"/>
    <w:rsid w:val="00A37EE9"/>
    <w:rsid w:val="00A42D8F"/>
    <w:rsid w:val="00A64538"/>
    <w:rsid w:val="00A91BE8"/>
    <w:rsid w:val="00AE1E45"/>
    <w:rsid w:val="00B33227"/>
    <w:rsid w:val="00B4606C"/>
    <w:rsid w:val="00B50F9B"/>
    <w:rsid w:val="00B52EC8"/>
    <w:rsid w:val="00B93AE6"/>
    <w:rsid w:val="00B93E7F"/>
    <w:rsid w:val="00BE6FEA"/>
    <w:rsid w:val="00C146DC"/>
    <w:rsid w:val="00C4140B"/>
    <w:rsid w:val="00C57EAB"/>
    <w:rsid w:val="00CA38D7"/>
    <w:rsid w:val="00CC2004"/>
    <w:rsid w:val="00CC4A74"/>
    <w:rsid w:val="00CD5E13"/>
    <w:rsid w:val="00D008EF"/>
    <w:rsid w:val="00D137E8"/>
    <w:rsid w:val="00D25B7A"/>
    <w:rsid w:val="00D70FEE"/>
    <w:rsid w:val="00DF558D"/>
    <w:rsid w:val="00E72ADE"/>
    <w:rsid w:val="00E915CC"/>
    <w:rsid w:val="00ED38FF"/>
    <w:rsid w:val="00EE21F8"/>
    <w:rsid w:val="00F841D7"/>
    <w:rsid w:val="00F9565D"/>
    <w:rsid w:val="00FD6CC1"/>
    <w:rsid w:val="00FE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594</TotalTime>
  <Pages>2</Pages>
  <Words>417</Words>
  <Characters>2377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40</cp:revision>
  <cp:lastPrinted>2020-04-06T07:44:00Z</cp:lastPrinted>
  <dcterms:created xsi:type="dcterms:W3CDTF">2017-10-19T07:44:00Z</dcterms:created>
  <dcterms:modified xsi:type="dcterms:W3CDTF">2020-04-21T14:11:00Z</dcterms:modified>
</cp:coreProperties>
</file>